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87C" w:rsidRPr="00882C7C" w:rsidRDefault="00AE587C" w:rsidP="00FC2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5</w:t>
      </w:r>
    </w:p>
    <w:p w:rsidR="00AE587C" w:rsidRDefault="00AE587C" w:rsidP="00FC2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82C7C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Порядку разработки,</w:t>
      </w:r>
      <w:r w:rsidRPr="00882C7C">
        <w:rPr>
          <w:rFonts w:ascii="Times New Roman" w:hAnsi="Times New Roman" w:cs="Times New Roman"/>
        </w:rPr>
        <w:t xml:space="preserve"> реализации и оценки эффективности </w:t>
      </w:r>
    </w:p>
    <w:p w:rsidR="00AE587C" w:rsidRDefault="00AE587C" w:rsidP="00FC2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82C7C">
        <w:rPr>
          <w:rFonts w:ascii="Times New Roman" w:hAnsi="Times New Roman" w:cs="Times New Roman"/>
        </w:rPr>
        <w:t>реализации муни</w:t>
      </w:r>
      <w:r>
        <w:rPr>
          <w:rFonts w:ascii="Times New Roman" w:hAnsi="Times New Roman" w:cs="Times New Roman"/>
        </w:rPr>
        <w:t xml:space="preserve">ципальных программ Ржевского </w:t>
      </w:r>
    </w:p>
    <w:p w:rsidR="00AE587C" w:rsidRPr="00882C7C" w:rsidRDefault="00AE587C" w:rsidP="00FC2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</w:t>
      </w:r>
      <w:r w:rsidRPr="00882C7C">
        <w:rPr>
          <w:rFonts w:ascii="Times New Roman" w:hAnsi="Times New Roman" w:cs="Times New Roman"/>
        </w:rPr>
        <w:t xml:space="preserve"> Тверской области</w:t>
      </w:r>
    </w:p>
    <w:p w:rsidR="00AE587C" w:rsidRPr="00882C7C" w:rsidRDefault="00AE587C" w:rsidP="00D9263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587C" w:rsidRPr="00882C7C" w:rsidRDefault="00AE587C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2C7C">
        <w:rPr>
          <w:rFonts w:ascii="Times New Roman" w:hAnsi="Times New Roman" w:cs="Times New Roman"/>
          <w:sz w:val="24"/>
          <w:szCs w:val="24"/>
        </w:rPr>
        <w:t>Характеристика</w:t>
      </w:r>
    </w:p>
    <w:p w:rsidR="00AE587C" w:rsidRPr="00882C7C" w:rsidRDefault="00AE587C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2C7C">
        <w:rPr>
          <w:rFonts w:ascii="Times New Roman" w:hAnsi="Times New Roman" w:cs="Times New Roman"/>
          <w:sz w:val="24"/>
          <w:szCs w:val="24"/>
        </w:rPr>
        <w:t>основных показателей муниципальной программы</w:t>
      </w:r>
    </w:p>
    <w:p w:rsidR="00AE587C" w:rsidRPr="00882C7C" w:rsidRDefault="00AE587C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Ржевского муниципального округа </w:t>
      </w:r>
      <w:r w:rsidRPr="00882C7C">
        <w:rPr>
          <w:rFonts w:ascii="Times New Roman" w:hAnsi="Times New Roman" w:cs="Times New Roman"/>
          <w:sz w:val="24"/>
          <w:szCs w:val="24"/>
        </w:rPr>
        <w:t>Тверской области</w:t>
      </w:r>
    </w:p>
    <w:p w:rsidR="00AE587C" w:rsidRPr="00882C7C" w:rsidRDefault="00AE587C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«___________________________________________»</w:t>
      </w:r>
    </w:p>
    <w:p w:rsidR="00AE587C" w:rsidRPr="00882C7C" w:rsidRDefault="00AE587C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882C7C">
        <w:rPr>
          <w:rFonts w:ascii="Times New Roman" w:hAnsi="Times New Roman" w:cs="Times New Roman"/>
          <w:sz w:val="24"/>
          <w:szCs w:val="24"/>
          <w:vertAlign w:val="subscript"/>
        </w:rPr>
        <w:t>(наименование муниципальной программы)</w:t>
      </w:r>
    </w:p>
    <w:p w:rsidR="00AE587C" w:rsidRPr="00882C7C" w:rsidRDefault="00AE587C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AE587C" w:rsidRPr="00882C7C" w:rsidRDefault="00AE587C" w:rsidP="00481180">
      <w:pPr>
        <w:pStyle w:val="ConsPlusNormal"/>
        <w:ind w:firstLine="540"/>
        <w:jc w:val="both"/>
      </w:pPr>
      <w:r w:rsidRPr="00882C7C">
        <w:t>1. Программа - муниц</w:t>
      </w:r>
      <w:r>
        <w:t xml:space="preserve">ипальная программа Ржевского муниципального округа </w:t>
      </w:r>
      <w:r w:rsidRPr="00882C7C">
        <w:t>Тверской области.</w:t>
      </w:r>
    </w:p>
    <w:p w:rsidR="00AE587C" w:rsidRPr="00882C7C" w:rsidRDefault="00AE587C" w:rsidP="00481180">
      <w:pPr>
        <w:pStyle w:val="ConsPlusNormal"/>
        <w:ind w:firstLine="540"/>
        <w:jc w:val="both"/>
      </w:pPr>
      <w:r w:rsidRPr="00882C7C">
        <w:t>2. Цель - цель му</w:t>
      </w:r>
      <w:r>
        <w:t xml:space="preserve">ниципальной программы Ржевского муниципального округа </w:t>
      </w:r>
      <w:r w:rsidRPr="00882C7C">
        <w:t>Тверской области.</w:t>
      </w:r>
    </w:p>
    <w:p w:rsidR="00AE587C" w:rsidRPr="00882C7C" w:rsidRDefault="00AE587C" w:rsidP="00481180">
      <w:pPr>
        <w:pStyle w:val="ConsPlusNormal"/>
        <w:ind w:firstLine="540"/>
        <w:jc w:val="both"/>
      </w:pPr>
      <w:r w:rsidRPr="00882C7C">
        <w:t>3. Подпрограмма - подпрограмма муни</w:t>
      </w:r>
      <w:r>
        <w:t>ципальной программы Ржевского муниципального округа</w:t>
      </w:r>
      <w:bookmarkStart w:id="0" w:name="_GoBack"/>
      <w:bookmarkEnd w:id="0"/>
      <w:r w:rsidRPr="00882C7C">
        <w:t xml:space="preserve"> Тверской области.</w:t>
      </w:r>
    </w:p>
    <w:p w:rsidR="00AE587C" w:rsidRPr="00882C7C" w:rsidRDefault="00AE587C" w:rsidP="00481180">
      <w:pPr>
        <w:pStyle w:val="ConsPlusNormal"/>
        <w:ind w:firstLine="540"/>
        <w:jc w:val="both"/>
      </w:pPr>
      <w:r w:rsidRPr="00882C7C">
        <w:t>4. Задача - задача подпрограммы.</w:t>
      </w:r>
    </w:p>
    <w:p w:rsidR="00AE587C" w:rsidRPr="00882C7C" w:rsidRDefault="00AE587C" w:rsidP="00481180">
      <w:pPr>
        <w:pStyle w:val="ConsPlusNormal"/>
        <w:ind w:firstLine="540"/>
        <w:jc w:val="both"/>
      </w:pPr>
      <w:r w:rsidRPr="00882C7C">
        <w:t>5. Показатель - показатель цели программы, показатель задачи подпрограммы.</w:t>
      </w:r>
    </w:p>
    <w:p w:rsidR="00AE587C" w:rsidRPr="00882C7C" w:rsidRDefault="00AE587C" w:rsidP="00481180">
      <w:pPr>
        <w:pStyle w:val="ConsPlusNormal"/>
        <w:ind w:firstLine="54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28"/>
        <w:gridCol w:w="2286"/>
        <w:gridCol w:w="4401"/>
        <w:gridCol w:w="4093"/>
      </w:tblGrid>
      <w:tr w:rsidR="00AE587C" w:rsidRPr="00882C7C" w:rsidTr="00154742">
        <w:tc>
          <w:tcPr>
            <w:tcW w:w="3628" w:type="dxa"/>
            <w:vAlign w:val="center"/>
          </w:tcPr>
          <w:p w:rsidR="00AE587C" w:rsidRPr="00882C7C" w:rsidRDefault="00AE587C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86" w:type="dxa"/>
            <w:vAlign w:val="center"/>
          </w:tcPr>
          <w:p w:rsidR="00AE587C" w:rsidRPr="00882C7C" w:rsidRDefault="00AE587C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401" w:type="dxa"/>
            <w:vAlign w:val="center"/>
          </w:tcPr>
          <w:p w:rsidR="00AE587C" w:rsidRPr="00882C7C" w:rsidRDefault="00AE587C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C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4093" w:type="dxa"/>
            <w:vAlign w:val="center"/>
          </w:tcPr>
          <w:p w:rsidR="00AE587C" w:rsidRPr="00882C7C" w:rsidRDefault="00AE587C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C">
              <w:rPr>
                <w:rFonts w:ascii="Times New Roman" w:hAnsi="Times New Roman" w:cs="Times New Roman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Программа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Цель 1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Показатель 1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Показатель 2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Цель 2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Показатель 1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Показатель 2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Подпрограмма 1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Задача 1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Показатель 1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Показатель 2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Задача 2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Показатель 1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87C" w:rsidRPr="00882C7C" w:rsidTr="00154742">
        <w:tc>
          <w:tcPr>
            <w:tcW w:w="3628" w:type="dxa"/>
          </w:tcPr>
          <w:p w:rsidR="00AE587C" w:rsidRPr="00882C7C" w:rsidRDefault="00AE587C">
            <w:pPr>
              <w:pStyle w:val="ConsPlusNormal"/>
              <w:jc w:val="both"/>
              <w:rPr>
                <w:sz w:val="20"/>
                <w:szCs w:val="20"/>
              </w:rPr>
            </w:pPr>
            <w:r w:rsidRPr="00882C7C">
              <w:rPr>
                <w:sz w:val="20"/>
                <w:szCs w:val="20"/>
              </w:rPr>
              <w:t>Показатель 2 (наименование)</w:t>
            </w:r>
          </w:p>
        </w:tc>
        <w:tc>
          <w:tcPr>
            <w:tcW w:w="2286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AE587C" w:rsidRPr="00882C7C" w:rsidRDefault="00AE587C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587C" w:rsidRPr="00882C7C" w:rsidRDefault="00AE587C" w:rsidP="00911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AE587C" w:rsidRPr="00882C7C" w:rsidSect="00995DF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87C" w:rsidRDefault="00AE587C" w:rsidP="00FC2ADF">
      <w:pPr>
        <w:spacing w:after="0" w:line="240" w:lineRule="auto"/>
      </w:pPr>
      <w:r>
        <w:separator/>
      </w:r>
    </w:p>
  </w:endnote>
  <w:endnote w:type="continuationSeparator" w:id="1">
    <w:p w:rsidR="00AE587C" w:rsidRDefault="00AE587C" w:rsidP="00FC2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87C" w:rsidRDefault="00AE587C" w:rsidP="00FC2ADF">
      <w:pPr>
        <w:spacing w:after="0" w:line="240" w:lineRule="auto"/>
      </w:pPr>
      <w:r>
        <w:separator/>
      </w:r>
    </w:p>
  </w:footnote>
  <w:footnote w:type="continuationSeparator" w:id="1">
    <w:p w:rsidR="00AE587C" w:rsidRDefault="00AE587C" w:rsidP="00FC2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63A"/>
    <w:rsid w:val="00071211"/>
    <w:rsid w:val="000B5004"/>
    <w:rsid w:val="00154742"/>
    <w:rsid w:val="001A7767"/>
    <w:rsid w:val="001B0799"/>
    <w:rsid w:val="00303773"/>
    <w:rsid w:val="0034604D"/>
    <w:rsid w:val="00405CEC"/>
    <w:rsid w:val="00481180"/>
    <w:rsid w:val="004F7EFC"/>
    <w:rsid w:val="0067087C"/>
    <w:rsid w:val="006D5E00"/>
    <w:rsid w:val="00747FD7"/>
    <w:rsid w:val="00754504"/>
    <w:rsid w:val="00763547"/>
    <w:rsid w:val="008079D6"/>
    <w:rsid w:val="00815572"/>
    <w:rsid w:val="00882C7C"/>
    <w:rsid w:val="00911614"/>
    <w:rsid w:val="00911A32"/>
    <w:rsid w:val="00995DFB"/>
    <w:rsid w:val="009E172A"/>
    <w:rsid w:val="00A9717D"/>
    <w:rsid w:val="00AE587C"/>
    <w:rsid w:val="00AE5E44"/>
    <w:rsid w:val="00C05CAE"/>
    <w:rsid w:val="00C45547"/>
    <w:rsid w:val="00C77028"/>
    <w:rsid w:val="00CF1393"/>
    <w:rsid w:val="00D3320C"/>
    <w:rsid w:val="00D81A0F"/>
    <w:rsid w:val="00D9263A"/>
    <w:rsid w:val="00DD1B80"/>
    <w:rsid w:val="00DE1181"/>
    <w:rsid w:val="00E2014D"/>
    <w:rsid w:val="00F01CEB"/>
    <w:rsid w:val="00F33EAC"/>
    <w:rsid w:val="00F6330C"/>
    <w:rsid w:val="00FC2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D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E118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C2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2AD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2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2ADF"/>
    <w:rPr>
      <w:rFonts w:cs="Times New Roman"/>
    </w:rPr>
  </w:style>
  <w:style w:type="paragraph" w:customStyle="1" w:styleId="ConsPlusNormal">
    <w:name w:val="ConsPlusNormal"/>
    <w:uiPriority w:val="99"/>
    <w:rsid w:val="00481180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194</Words>
  <Characters>1109</Characters>
  <Application>Microsoft Office Outlook</Application>
  <DocSecurity>0</DocSecurity>
  <Lines>0</Lines>
  <Paragraphs>0</Paragraphs>
  <ScaleCrop>false</ScaleCrop>
  <Company>cs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ППК</dc:creator>
  <cp:keywords/>
  <dc:description/>
  <cp:lastModifiedBy>mahinistka</cp:lastModifiedBy>
  <cp:revision>21</cp:revision>
  <cp:lastPrinted>2016-01-22T06:44:00Z</cp:lastPrinted>
  <dcterms:created xsi:type="dcterms:W3CDTF">2015-12-18T19:08:00Z</dcterms:created>
  <dcterms:modified xsi:type="dcterms:W3CDTF">2022-09-05T12:55:00Z</dcterms:modified>
</cp:coreProperties>
</file>